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proofErr w:type="spellStart"/>
      <w:r w:rsidR="00A3681C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A3681C">
        <w:rPr>
          <w:rFonts w:eastAsia="Arial"/>
          <w:b/>
          <w:kern w:val="3"/>
          <w:sz w:val="24"/>
          <w:szCs w:val="24"/>
          <w:lang w:eastAsia="zh-CN"/>
        </w:rPr>
        <w:t>. Победы, д. 160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2820A3" w:rsidRPr="002820A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3681C" w:rsidRPr="00A3681C">
        <w:rPr>
          <w:b/>
          <w:color w:val="000000"/>
          <w:kern w:val="3"/>
          <w:sz w:val="24"/>
          <w:szCs w:val="24"/>
          <w:lang w:eastAsia="zh-CN" w:bidi="hi-IN"/>
        </w:rPr>
        <w:t>7 800 000,00</w:t>
      </w:r>
      <w:r w:rsidR="00A3681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300 000,00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3681C" w:rsidRPr="00A3681C">
        <w:rPr>
          <w:b/>
          <w:bCs/>
          <w:color w:val="000000"/>
          <w:kern w:val="3"/>
          <w:sz w:val="24"/>
          <w:szCs w:val="24"/>
          <w:lang w:eastAsia="zh-CN" w:bidi="hi-IN"/>
        </w:rPr>
        <w:t>117 000,00</w:t>
      </w:r>
      <w:r w:rsidR="00A3681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820A3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B1E4C-2AA4-49C4-86D9-02A667E79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2024-06-19T07:52:00Z</dcterms:created>
  <dcterms:modified xsi:type="dcterms:W3CDTF">2024-07-01T12:02:00Z</dcterms:modified>
</cp:coreProperties>
</file>